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264BF" w14:textId="77777777" w:rsidR="007A2CF3" w:rsidRDefault="007A2CF3" w:rsidP="007A2CF3">
      <w:r>
        <w:rPr>
          <w:u w:val="single"/>
        </w:rPr>
        <w:t>Christopher WARMINGHAM</w:t>
      </w:r>
      <w:r>
        <w:t xml:space="preserve">  </w:t>
      </w:r>
      <w:proofErr w:type="gramStart"/>
      <w:r>
        <w:t xml:space="preserve">   (</w:t>
      </w:r>
      <w:proofErr w:type="gramEnd"/>
      <w:r>
        <w:t>fl.1501)</w:t>
      </w:r>
    </w:p>
    <w:p w14:paraId="433FF5E9" w14:textId="77777777" w:rsidR="007A2CF3" w:rsidRDefault="007A2CF3" w:rsidP="007A2CF3">
      <w:r>
        <w:t>of Chester. Goldsmith.</w:t>
      </w:r>
    </w:p>
    <w:p w14:paraId="07C9D5AC" w14:textId="77777777" w:rsidR="007A2CF3" w:rsidRDefault="007A2CF3" w:rsidP="007A2CF3"/>
    <w:p w14:paraId="6516DBC8" w14:textId="77777777" w:rsidR="007A2CF3" w:rsidRDefault="007A2CF3" w:rsidP="007A2CF3"/>
    <w:p w14:paraId="38FA7F9E" w14:textId="77777777" w:rsidR="007A2CF3" w:rsidRDefault="007A2CF3" w:rsidP="007A2CF3">
      <w:r>
        <w:tab/>
        <w:t>1501</w:t>
      </w:r>
      <w:r>
        <w:tab/>
        <w:t>He became a Freeman.</w:t>
      </w:r>
    </w:p>
    <w:p w14:paraId="7CFEA2D1" w14:textId="77777777" w:rsidR="007A2CF3" w:rsidRDefault="007A2CF3" w:rsidP="007A2CF3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4FB924A2" w14:textId="77777777" w:rsidR="007A2CF3" w:rsidRDefault="007A2CF3" w:rsidP="007A2CF3">
      <w:pPr>
        <w:ind w:left="720" w:firstLine="720"/>
      </w:pPr>
      <w:r>
        <w:t>pub. The Cheshire Community Council, 1971, p.108)</w:t>
      </w:r>
    </w:p>
    <w:p w14:paraId="0CBF4CAC" w14:textId="77777777" w:rsidR="007A2CF3" w:rsidRDefault="007A2CF3" w:rsidP="007A2CF3"/>
    <w:p w14:paraId="21ED1297" w14:textId="77777777" w:rsidR="007A2CF3" w:rsidRDefault="007A2CF3" w:rsidP="007A2CF3"/>
    <w:p w14:paraId="1EEEF5DC" w14:textId="77777777" w:rsidR="007A2CF3" w:rsidRDefault="007A2CF3" w:rsidP="007A2CF3">
      <w:r>
        <w:t>26 September 2023</w:t>
      </w:r>
    </w:p>
    <w:p w14:paraId="6C8E7A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C02F9" w14:textId="77777777" w:rsidR="007A2CF3" w:rsidRDefault="007A2CF3" w:rsidP="009139A6">
      <w:r>
        <w:separator/>
      </w:r>
    </w:p>
  </w:endnote>
  <w:endnote w:type="continuationSeparator" w:id="0">
    <w:p w14:paraId="0C7C2D9C" w14:textId="77777777" w:rsidR="007A2CF3" w:rsidRDefault="007A2C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E9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DDB8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0B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FBD2C" w14:textId="77777777" w:rsidR="007A2CF3" w:rsidRDefault="007A2CF3" w:rsidP="009139A6">
      <w:r>
        <w:separator/>
      </w:r>
    </w:p>
  </w:footnote>
  <w:footnote w:type="continuationSeparator" w:id="0">
    <w:p w14:paraId="3EBEC53E" w14:textId="77777777" w:rsidR="007A2CF3" w:rsidRDefault="007A2C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E1C7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D0D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A30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CF3"/>
    <w:rsid w:val="000666E0"/>
    <w:rsid w:val="002510B7"/>
    <w:rsid w:val="005C130B"/>
    <w:rsid w:val="007A2CF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B9FA5"/>
  <w15:chartTrackingRefBased/>
  <w15:docId w15:val="{449EBC28-7A06-4BB3-9442-9E89D062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C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2023-10-29T07:46:00Z</dcterms:created>
  <dcterms:modified xsi:type="dcterms:W3CDTF">2023-10-29T07:47:00Z</dcterms:modified>
</cp:coreProperties>
</file>